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4E" w:rsidRPr="00473EDC" w:rsidRDefault="00FD714E" w:rsidP="003354E0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73EDC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Список</w:t>
      </w:r>
    </w:p>
    <w:p w:rsidR="00FD714E" w:rsidRPr="00473EDC" w:rsidRDefault="00FD714E" w:rsidP="003354E0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73ED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победителей и призёров творческих конкурсов и спортивных мероприятий</w:t>
      </w:r>
    </w:p>
    <w:p w:rsidR="00FD714E" w:rsidRPr="00473EDC" w:rsidRDefault="00FD714E" w:rsidP="003354E0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73EDC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2011-2012 учебный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1"/>
        <w:gridCol w:w="2103"/>
        <w:gridCol w:w="1255"/>
        <w:gridCol w:w="2240"/>
        <w:gridCol w:w="1752"/>
        <w:gridCol w:w="18"/>
        <w:gridCol w:w="1998"/>
        <w:gridCol w:w="1780"/>
        <w:gridCol w:w="1617"/>
      </w:tblGrid>
      <w:tr w:rsidR="00FD714E" w:rsidRPr="00295BCE">
        <w:trPr>
          <w:trHeight w:val="540"/>
        </w:trPr>
        <w:tc>
          <w:tcPr>
            <w:tcW w:w="541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03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Фамилия, имя учащихся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240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мероприятия,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8" w:type="dxa"/>
            <w:gridSpan w:val="3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</w:p>
        </w:tc>
        <w:tc>
          <w:tcPr>
            <w:tcW w:w="1780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1617" w:type="dxa"/>
            <w:vMerge w:val="restart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</w:tr>
      <w:tr w:rsidR="00FD714E" w:rsidRPr="00295BCE">
        <w:trPr>
          <w:trHeight w:val="540"/>
        </w:trPr>
        <w:tc>
          <w:tcPr>
            <w:tcW w:w="541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right w:val="single" w:sz="4" w:space="0" w:color="auto"/>
            </w:tcBorders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gridSpan w:val="2"/>
            <w:tcBorders>
              <w:left w:val="single" w:sz="4" w:space="0" w:color="auto"/>
            </w:tcBorders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0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Панченко Вячеслав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«Юный правозащитник»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Скороварова Е.В.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Команда учащихся 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телевизионная игра «Знаем русский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Дудина Г.Г.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Богданова Арина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Городской интеллектуальный конкурс по математике «Совёнок»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Ларионова Е.Б.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Цапович Никита 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Городской интеллектуальный конкурс по математике «Совёнок»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Ермакова Е.В.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Команда учащихся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4-х классов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Городской интеллектуальный конкурс по предмету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  «Окружающий мир»  «Совёнок»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Ларионова Е.Б.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Ермакова Е.В.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Демянцев Михаил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«Полёт времён», посвящённый Году российской истории. Номинация «России славные сыны»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Тинякова О.В.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Савельева Татьяна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«Полёт времён», посвящённый Году российской истории. Номинация «Культурные традиции народов России»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Тинякова О.В.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Васильченкова Юлия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«Полёт времён», посвящённый Году российской истории. Номинация «Культурные традиции народов России»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Тинякова О.В.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Никитин Антон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«Мы за безопасную дорогу»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Дудина Г.Г.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Трофимова Виктория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«Мы за безопасную дорогу»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Дудина Г.Г.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Васильева Дарья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«Телефон доверия – 2012»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Дергонос С.В.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Ровинская Юлия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«Телефон доверия – 2012»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Дергонос С.В.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Кузнецова Агния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«Телефон доверия – 2012»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Дергонос С.В.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Аллилуева Анна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«Телефон доверия – 2012»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Дергонос С.В.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Чуваева Яна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юных чтецов «Живая классика»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Аракелян С.С.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Голионова Виктория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Конкурс на соискание литературной премии им.С.Н.Дурылина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Тинякова О.В.</w:t>
            </w:r>
          </w:p>
        </w:tc>
      </w:tr>
      <w:tr w:rsidR="00FD714E" w:rsidRPr="00295BCE">
        <w:tc>
          <w:tcPr>
            <w:tcW w:w="541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03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Бондарев Даниил</w:t>
            </w:r>
          </w:p>
        </w:tc>
        <w:tc>
          <w:tcPr>
            <w:tcW w:w="1255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24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История.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  <w:shd w:val="clear" w:color="auto" w:fill="CCFFCC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С.В.</w:t>
            </w:r>
          </w:p>
        </w:tc>
      </w:tr>
      <w:tr w:rsidR="00FD714E" w:rsidRPr="00295BCE">
        <w:tc>
          <w:tcPr>
            <w:tcW w:w="541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03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Бондарев Даниил</w:t>
            </w:r>
          </w:p>
        </w:tc>
        <w:tc>
          <w:tcPr>
            <w:tcW w:w="1255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24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  <w:shd w:val="clear" w:color="auto" w:fill="CCFFCC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С.В.</w:t>
            </w:r>
          </w:p>
        </w:tc>
      </w:tr>
      <w:tr w:rsidR="00FD714E" w:rsidRPr="00295BCE">
        <w:tc>
          <w:tcPr>
            <w:tcW w:w="541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03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Осипенкова Дарья</w:t>
            </w:r>
          </w:p>
        </w:tc>
        <w:tc>
          <w:tcPr>
            <w:tcW w:w="1255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4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  <w:shd w:val="clear" w:color="auto" w:fill="CCFFCC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С.В.</w:t>
            </w:r>
          </w:p>
        </w:tc>
      </w:tr>
      <w:tr w:rsidR="00FD714E" w:rsidRPr="00295BCE">
        <w:tc>
          <w:tcPr>
            <w:tcW w:w="541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3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Черник Оксана</w:t>
            </w:r>
          </w:p>
        </w:tc>
        <w:tc>
          <w:tcPr>
            <w:tcW w:w="1255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24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  <w:shd w:val="clear" w:color="auto" w:fill="CCFFCC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С.В.</w:t>
            </w:r>
          </w:p>
        </w:tc>
      </w:tr>
      <w:tr w:rsidR="00FD714E" w:rsidRPr="00295BCE">
        <w:tc>
          <w:tcPr>
            <w:tcW w:w="541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03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Ксения</w:t>
            </w:r>
          </w:p>
        </w:tc>
        <w:tc>
          <w:tcPr>
            <w:tcW w:w="1255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24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предметам. Обществознание.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  <w:shd w:val="clear" w:color="auto" w:fill="CCFFCC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CCFFCC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Тарасова С.В.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B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Сингина Мария 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 Международной Космической олимпиады , посвящённой 65-летию РКК «Энергия»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 участника</w:t>
            </w: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Аракелян С.С.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Андросюк Анна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сочинений «Моя семья» в номинации «Мой самый близкий человек»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Аракелян С.С.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учащихся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(6) 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«Рисунок на асфальте»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Рыбина С.Н.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учащихся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(6) 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«Экологическая судьба». Номинация «Экологический плакат»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Колобкова Г.И.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учащихся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(250) 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–конкурс «Русский медвежонок – языкознание для всех»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Грамоты</w:t>
            </w:r>
          </w:p>
        </w:tc>
        <w:tc>
          <w:tcPr>
            <w:tcW w:w="1617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Аракелян С.С.</w:t>
            </w:r>
          </w:p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Денисюк В.М.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Федорчук Т.А.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 Юных Инспекторов Движения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240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отрядов ЮИД. 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рисунка и фотографии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Е.Б.</w:t>
            </w:r>
          </w:p>
        </w:tc>
      </w:tr>
      <w:tr w:rsidR="00FD714E" w:rsidRPr="00295BCE">
        <w:tc>
          <w:tcPr>
            <w:tcW w:w="541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Баландин Иван</w:t>
            </w:r>
          </w:p>
        </w:tc>
        <w:tc>
          <w:tcPr>
            <w:tcW w:w="1255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240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мастерства. Номинация «Столяр»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Воякин Ю.Н.</w:t>
            </w:r>
          </w:p>
        </w:tc>
      </w:tr>
      <w:tr w:rsidR="00FD714E" w:rsidRPr="00295BCE">
        <w:tc>
          <w:tcPr>
            <w:tcW w:w="13304" w:type="dxa"/>
            <w:gridSpan w:val="9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 ДОСТИЖЕНИЯ</w:t>
            </w:r>
          </w:p>
          <w:p w:rsidR="00FD714E" w:rsidRPr="00155E27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девочек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2001г.р.и младше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Колокин Р.В.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девушек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1997-1998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футболу «Кожаный мяч!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юношей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1997-1998</w:t>
            </w:r>
          </w:p>
        </w:tc>
        <w:tc>
          <w:tcPr>
            <w:tcW w:w="224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футболу «Кожаный мяч!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девочек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 и младше</w:t>
            </w:r>
          </w:p>
        </w:tc>
        <w:tc>
          <w:tcPr>
            <w:tcW w:w="224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футболу «Кожаный мяч!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Колокин Р.В.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девочек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2000г.и младше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гандболу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Колокин Р.В.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Птицын А.А.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3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1997-1998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1995-1996</w:t>
            </w:r>
          </w:p>
        </w:tc>
        <w:tc>
          <w:tcPr>
            <w:tcW w:w="224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3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8а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255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1997-1998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Президентские игры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девочек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1997-1998</w:t>
            </w:r>
          </w:p>
        </w:tc>
        <w:tc>
          <w:tcPr>
            <w:tcW w:w="2240" w:type="dxa"/>
          </w:tcPr>
          <w:p w:rsidR="00FD714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Президентские игры.</w:t>
            </w:r>
          </w:p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Мария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4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«Золотая осень»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3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Мария</w:t>
            </w:r>
          </w:p>
        </w:tc>
        <w:tc>
          <w:tcPr>
            <w:tcW w:w="1255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240" w:type="dxa"/>
          </w:tcPr>
          <w:p w:rsidR="00FD714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 «Шиповка юных» </w:t>
            </w:r>
          </w:p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500м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78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Адамова Кристина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24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«Золотая осень»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  <w:tr w:rsidR="00FD714E" w:rsidRPr="00295BCE">
        <w:tc>
          <w:tcPr>
            <w:tcW w:w="541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3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Рыльцов Владимир</w:t>
            </w:r>
          </w:p>
        </w:tc>
        <w:tc>
          <w:tcPr>
            <w:tcW w:w="1255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240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«Золотая осень»</w:t>
            </w:r>
          </w:p>
        </w:tc>
        <w:tc>
          <w:tcPr>
            <w:tcW w:w="1770" w:type="dxa"/>
            <w:gridSpan w:val="2"/>
            <w:tcBorders>
              <w:righ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left w:val="single" w:sz="4" w:space="0" w:color="auto"/>
            </w:tcBorders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1780" w:type="dxa"/>
          </w:tcPr>
          <w:p w:rsidR="00FD714E" w:rsidRPr="00295BCE" w:rsidRDefault="00FD714E" w:rsidP="00820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FD714E" w:rsidRPr="00295BCE" w:rsidRDefault="00FD714E" w:rsidP="00ED3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Е.И.</w:t>
            </w:r>
          </w:p>
        </w:tc>
      </w:tr>
    </w:tbl>
    <w:p w:rsidR="00FD714E" w:rsidRDefault="00FD714E" w:rsidP="003354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14E" w:rsidRPr="00295BCE" w:rsidRDefault="00FD714E" w:rsidP="00CD2DAA">
      <w:pPr>
        <w:rPr>
          <w:rFonts w:ascii="Times New Roman" w:hAnsi="Times New Roman" w:cs="Times New Roman"/>
          <w:sz w:val="24"/>
          <w:szCs w:val="24"/>
        </w:rPr>
      </w:pPr>
    </w:p>
    <w:sectPr w:rsidR="00FD714E" w:rsidRPr="00295BCE" w:rsidSect="00E0700B">
      <w:pgSz w:w="16838" w:h="11906" w:orient="landscape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4E0"/>
    <w:rsid w:val="0004525E"/>
    <w:rsid w:val="000A17E4"/>
    <w:rsid w:val="000D4FB1"/>
    <w:rsid w:val="000E46C4"/>
    <w:rsid w:val="00152A20"/>
    <w:rsid w:val="00155405"/>
    <w:rsid w:val="00155E27"/>
    <w:rsid w:val="001D2D21"/>
    <w:rsid w:val="001F3EBF"/>
    <w:rsid w:val="00234755"/>
    <w:rsid w:val="00256B13"/>
    <w:rsid w:val="00286F5B"/>
    <w:rsid w:val="00295BCE"/>
    <w:rsid w:val="002F56D7"/>
    <w:rsid w:val="00312615"/>
    <w:rsid w:val="0032072B"/>
    <w:rsid w:val="003354E0"/>
    <w:rsid w:val="003431F1"/>
    <w:rsid w:val="003D2790"/>
    <w:rsid w:val="003D38F1"/>
    <w:rsid w:val="003D6DA8"/>
    <w:rsid w:val="004043A0"/>
    <w:rsid w:val="00470484"/>
    <w:rsid w:val="00473EDC"/>
    <w:rsid w:val="0048369B"/>
    <w:rsid w:val="00492F60"/>
    <w:rsid w:val="004C5411"/>
    <w:rsid w:val="004D517B"/>
    <w:rsid w:val="004E767F"/>
    <w:rsid w:val="004F637E"/>
    <w:rsid w:val="00537D8F"/>
    <w:rsid w:val="005F0348"/>
    <w:rsid w:val="00687522"/>
    <w:rsid w:val="00695BB9"/>
    <w:rsid w:val="006A27EB"/>
    <w:rsid w:val="00703C98"/>
    <w:rsid w:val="0075328E"/>
    <w:rsid w:val="007773B6"/>
    <w:rsid w:val="007B35C8"/>
    <w:rsid w:val="007B60BF"/>
    <w:rsid w:val="007E0EB6"/>
    <w:rsid w:val="00811870"/>
    <w:rsid w:val="00820CFE"/>
    <w:rsid w:val="008458CB"/>
    <w:rsid w:val="008A3799"/>
    <w:rsid w:val="00931A95"/>
    <w:rsid w:val="0097501E"/>
    <w:rsid w:val="00983265"/>
    <w:rsid w:val="009E0B73"/>
    <w:rsid w:val="00A17BA0"/>
    <w:rsid w:val="00A83D79"/>
    <w:rsid w:val="00A84ECD"/>
    <w:rsid w:val="00AC55E9"/>
    <w:rsid w:val="00B54D88"/>
    <w:rsid w:val="00BF6ACA"/>
    <w:rsid w:val="00C34090"/>
    <w:rsid w:val="00C85FFE"/>
    <w:rsid w:val="00CA7FA9"/>
    <w:rsid w:val="00CC5990"/>
    <w:rsid w:val="00CD2DAA"/>
    <w:rsid w:val="00CE7146"/>
    <w:rsid w:val="00DA7F00"/>
    <w:rsid w:val="00DB5019"/>
    <w:rsid w:val="00DD1E0F"/>
    <w:rsid w:val="00DD581B"/>
    <w:rsid w:val="00E05D7D"/>
    <w:rsid w:val="00E0700B"/>
    <w:rsid w:val="00E42027"/>
    <w:rsid w:val="00E45225"/>
    <w:rsid w:val="00E6216F"/>
    <w:rsid w:val="00E8332B"/>
    <w:rsid w:val="00EC5DED"/>
    <w:rsid w:val="00ED3DB2"/>
    <w:rsid w:val="00F5432A"/>
    <w:rsid w:val="00F651B8"/>
    <w:rsid w:val="00FD0BA2"/>
    <w:rsid w:val="00FD714E"/>
    <w:rsid w:val="00FE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D2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D4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5</Pages>
  <Words>671</Words>
  <Characters>3825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Денисюк ВМ</dc:creator>
  <cp:keywords/>
  <dc:description/>
  <cp:lastModifiedBy>User</cp:lastModifiedBy>
  <cp:revision>62</cp:revision>
  <cp:lastPrinted>2012-06-07T18:44:00Z</cp:lastPrinted>
  <dcterms:created xsi:type="dcterms:W3CDTF">2012-06-07T12:15:00Z</dcterms:created>
  <dcterms:modified xsi:type="dcterms:W3CDTF">2012-06-12T18:16:00Z</dcterms:modified>
</cp:coreProperties>
</file>